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CC1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E0CC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B" w14:textId="77777777" w:rsidR="00C44B8B" w:rsidRPr="0052681C" w:rsidRDefault="0013780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37801">
              <w:rPr>
                <w:b/>
                <w:sz w:val="26"/>
                <w:szCs w:val="26"/>
              </w:rPr>
              <w:t>202A_122</w:t>
            </w:r>
          </w:p>
        </w:tc>
      </w:tr>
      <w:tr w:rsidR="00C44B8B" w:rsidRPr="0052681C" w14:paraId="0E0CC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C18E" w14:textId="77777777" w:rsidR="00C44B8B" w:rsidRPr="0052681C" w:rsidRDefault="007F79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2028140</w:t>
            </w:r>
          </w:p>
        </w:tc>
      </w:tr>
    </w:tbl>
    <w:p w14:paraId="0E0CC19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E0CC19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E0CC19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E0CC1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E0CC19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E0CC195" w14:textId="77777777" w:rsidR="00C44B8B" w:rsidRPr="0052681C" w:rsidRDefault="00C44B8B" w:rsidP="00C44B8B"/>
    <w:p w14:paraId="0E0CC196" w14:textId="77777777" w:rsidR="00C44B8B" w:rsidRPr="0052681C" w:rsidRDefault="00C44B8B" w:rsidP="00C44B8B"/>
    <w:p w14:paraId="0E0CC197" w14:textId="77777777" w:rsidR="00C44B8B" w:rsidRPr="0052681C" w:rsidRDefault="00C44B8B" w:rsidP="00C44B8B"/>
    <w:p w14:paraId="0E0CC19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E0CC19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E0CC19A" w14:textId="77777777" w:rsidR="00612811" w:rsidRPr="002C455E" w:rsidRDefault="005C26F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F7919" w:rsidRPr="002C455E">
        <w:rPr>
          <w:b/>
          <w:sz w:val="26"/>
          <w:szCs w:val="26"/>
        </w:rPr>
        <w:t>Зажим соединительный СОАС-185-3</w:t>
      </w:r>
      <w:r>
        <w:rPr>
          <w:b/>
          <w:sz w:val="26"/>
          <w:szCs w:val="26"/>
        </w:rPr>
        <w:t>)</w:t>
      </w:r>
      <w:r w:rsidR="0052391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C455E">
        <w:rPr>
          <w:b/>
          <w:sz w:val="26"/>
          <w:szCs w:val="26"/>
        </w:rPr>
        <w:t xml:space="preserve"> </w:t>
      </w:r>
      <w:r w:rsidR="00AA670B" w:rsidRPr="00523914">
        <w:rPr>
          <w:b/>
          <w:sz w:val="26"/>
          <w:szCs w:val="26"/>
          <w:u w:val="single"/>
        </w:rPr>
        <w:t>202</w:t>
      </w:r>
      <w:r w:rsidR="00AA670B" w:rsidRPr="00523914">
        <w:rPr>
          <w:b/>
          <w:sz w:val="26"/>
          <w:szCs w:val="26"/>
          <w:u w:val="single"/>
          <w:lang w:val="en-US"/>
        </w:rPr>
        <w:t>A</w:t>
      </w:r>
    </w:p>
    <w:p w14:paraId="0E0CC19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E0CC19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E0CC19D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</w:t>
      </w:r>
      <w:r w:rsidR="00770408" w:rsidRPr="002C455E">
        <w:rPr>
          <w:sz w:val="24"/>
          <w:szCs w:val="24"/>
        </w:rPr>
        <w:t>брации</w:t>
      </w:r>
      <w:r w:rsidR="004F4E9E" w:rsidRPr="002C455E">
        <w:rPr>
          <w:sz w:val="24"/>
          <w:szCs w:val="24"/>
        </w:rPr>
        <w:t xml:space="preserve"> должны соответствовать параметрам </w:t>
      </w:r>
      <w:r w:rsidR="002B304B" w:rsidRPr="002C455E">
        <w:rPr>
          <w:sz w:val="26"/>
          <w:szCs w:val="26"/>
        </w:rPr>
        <w:t xml:space="preserve">ТУ 3449-009-4006454 </w:t>
      </w:r>
      <w:r w:rsidR="00523914">
        <w:rPr>
          <w:sz w:val="26"/>
          <w:szCs w:val="26"/>
        </w:rPr>
        <w:t>«</w:t>
      </w:r>
      <w:r w:rsidR="002B304B" w:rsidRPr="002C455E">
        <w:rPr>
          <w:sz w:val="26"/>
          <w:szCs w:val="26"/>
        </w:rPr>
        <w:t>Зажим соединительный СОАС овальный</w:t>
      </w:r>
      <w:r w:rsidR="00523914">
        <w:rPr>
          <w:sz w:val="26"/>
          <w:szCs w:val="26"/>
        </w:rPr>
        <w:t>»</w:t>
      </w:r>
      <w:r w:rsidRPr="002B304B">
        <w:rPr>
          <w:sz w:val="26"/>
          <w:szCs w:val="26"/>
        </w:rPr>
        <w:t>.</w:t>
      </w:r>
    </w:p>
    <w:p w14:paraId="0E0CC19E" w14:textId="77777777" w:rsidR="00A305DC" w:rsidRDefault="004F0FFB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E0CC1D2" wp14:editId="0E0CC1D3">
            <wp:extent cx="6067425" cy="2095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0CC19F" w14:textId="77777777" w:rsidR="004F0FFB" w:rsidRDefault="004F0FFB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E0CC1D4" wp14:editId="0E0CC1D5">
            <wp:extent cx="5829300" cy="9715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0CC1A0" w14:textId="77777777" w:rsidR="00523914" w:rsidRPr="0052681C" w:rsidRDefault="00523914" w:rsidP="004F0FF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E0CC1A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E0CC1A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E0CC1A3" w14:textId="77777777" w:rsidR="008268CD" w:rsidRPr="0052681C" w:rsidRDefault="008268CD" w:rsidP="008268C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E0CC1A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0CC1A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0CC1A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E0CC1A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0CC1A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E0CC1A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E0CC1AA" w14:textId="4F4AB20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45C9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E0CC1AB" w14:textId="415ABDE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E747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E0CC1A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5C26FF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E0CC1AD" w14:textId="77777777" w:rsidR="00DE0C6D" w:rsidRPr="0052681C" w:rsidRDefault="00843900" w:rsidP="004E023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E0CC1A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E0CC1AF" w14:textId="77777777" w:rsidR="0052681C" w:rsidRPr="004E023A" w:rsidRDefault="002B304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E023A">
        <w:rPr>
          <w:sz w:val="24"/>
          <w:szCs w:val="24"/>
        </w:rPr>
        <w:t xml:space="preserve">ТУ 3449-009-4006454 </w:t>
      </w:r>
      <w:r w:rsidR="004E023A" w:rsidRPr="004E023A">
        <w:rPr>
          <w:sz w:val="24"/>
          <w:szCs w:val="24"/>
        </w:rPr>
        <w:t>«</w:t>
      </w:r>
      <w:r w:rsidRPr="004E023A">
        <w:rPr>
          <w:sz w:val="24"/>
          <w:szCs w:val="24"/>
        </w:rPr>
        <w:t>Зажим соединительный СОАС овальный</w:t>
      </w:r>
      <w:r w:rsidR="004E023A" w:rsidRPr="004E023A">
        <w:rPr>
          <w:sz w:val="24"/>
          <w:szCs w:val="24"/>
        </w:rPr>
        <w:t>»</w:t>
      </w:r>
      <w:r w:rsidR="0052681C" w:rsidRPr="004E023A">
        <w:rPr>
          <w:sz w:val="24"/>
          <w:szCs w:val="24"/>
        </w:rPr>
        <w:t>;</w:t>
      </w:r>
    </w:p>
    <w:p w14:paraId="0E0CC1B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E0CC1B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E0CC1B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0CC1B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E0CC1B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E0CC1B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E0CC1B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E0CC1B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E0CC1B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A4F2E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0E0CC1B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0CC1B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E0CC1B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A4F2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0CC1B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0CC1B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E0CC1B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E0CC1B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0CC1C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 xml:space="preserve">остав </w:t>
      </w:r>
      <w:r w:rsidR="008A4F2E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0E0CC1C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0CC1C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E0CC1C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0CC1C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E0CC1C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E0CC1C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E0CC1C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E0CC1C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E0CC1C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E0CC1C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E0CC1C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E0CC1C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E0CC1CD" w14:textId="77777777" w:rsidR="001D6900" w:rsidRPr="0052681C" w:rsidRDefault="001D6900" w:rsidP="00451C4D">
      <w:pPr>
        <w:rPr>
          <w:sz w:val="26"/>
          <w:szCs w:val="26"/>
        </w:rPr>
      </w:pPr>
    </w:p>
    <w:p w14:paraId="0E0CC1CE" w14:textId="77777777" w:rsidR="004A2665" w:rsidRPr="0052681C" w:rsidRDefault="004A2665" w:rsidP="00451C4D">
      <w:pPr>
        <w:rPr>
          <w:sz w:val="26"/>
          <w:szCs w:val="26"/>
        </w:rPr>
      </w:pPr>
    </w:p>
    <w:p w14:paraId="0E0CC1C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E0CC1D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E0CC1D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CC1D8" w14:textId="77777777" w:rsidR="00456C82" w:rsidRDefault="00456C82">
      <w:r>
        <w:separator/>
      </w:r>
    </w:p>
  </w:endnote>
  <w:endnote w:type="continuationSeparator" w:id="0">
    <w:p w14:paraId="0E0CC1D9" w14:textId="77777777" w:rsidR="00456C82" w:rsidRDefault="0045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CC1D6" w14:textId="77777777" w:rsidR="00456C82" w:rsidRDefault="00456C82">
      <w:r>
        <w:separator/>
      </w:r>
    </w:p>
  </w:footnote>
  <w:footnote w:type="continuationSeparator" w:id="0">
    <w:p w14:paraId="0E0CC1D7" w14:textId="77777777" w:rsidR="00456C82" w:rsidRDefault="00456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CC1DA" w14:textId="77777777" w:rsidR="00AD7048" w:rsidRDefault="004872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E0CC1D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91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654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801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3B2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04B"/>
    <w:rsid w:val="002B5EB4"/>
    <w:rsid w:val="002C08A7"/>
    <w:rsid w:val="002C1AA6"/>
    <w:rsid w:val="002C1D09"/>
    <w:rsid w:val="002C455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479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6C82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287"/>
    <w:rsid w:val="00487402"/>
    <w:rsid w:val="004900B6"/>
    <w:rsid w:val="00490EA7"/>
    <w:rsid w:val="00490EBE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3A"/>
    <w:rsid w:val="004E0944"/>
    <w:rsid w:val="004E144D"/>
    <w:rsid w:val="004E1C6C"/>
    <w:rsid w:val="004E4196"/>
    <w:rsid w:val="004E474C"/>
    <w:rsid w:val="004E6C6E"/>
    <w:rsid w:val="004E74F0"/>
    <w:rsid w:val="004F0FFB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914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6F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22A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19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8CD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F2E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7C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C9E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E4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CC189"/>
  <w15:docId w15:val="{CC8433C8-9D06-4D3F-9B21-9C158BD3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F947-9140-4559-8838-A9654118BE56}">
  <ds:schemaRefs>
    <ds:schemaRef ds:uri="aeb3e8e0-784a-4348-b8a9-74d788c4fa59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8DB80C-963F-4375-B692-4045900B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6D171C-AF41-4581-A9BD-54EFC68037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D6CAEB-55A7-4B91-A485-4206ABA1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44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2015-04-13T13:20:00Z</dcterms:created>
  <dcterms:modified xsi:type="dcterms:W3CDTF">2015-09-02T11:56:00Z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